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DEE0E" w14:textId="524CF148" w:rsid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MARTIN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14:paraId="6CD128C0" w14:textId="7557AD5C" w:rsid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Stockfishmonger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FA2A027" w14:textId="5CE6CA37" w:rsid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875DA" w14:textId="1CFDE5D1" w:rsid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6508D" w14:textId="2CFFB3D0" w:rsid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Apr.1424</w:t>
      </w:r>
      <w:r>
        <w:rPr>
          <w:rFonts w:ascii="Times New Roman" w:hAnsi="Times New Roman" w:cs="Times New Roman"/>
          <w:sz w:val="24"/>
          <w:szCs w:val="24"/>
        </w:rPr>
        <w:tab/>
        <w:t>Nicholas Ringwood of London, bladesmith(q.v.), brought an action against</w:t>
      </w:r>
    </w:p>
    <w:p w14:paraId="68A1F76B" w14:textId="02B83C7F" w:rsid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 regarding a debt of £40.     </w:t>
      </w:r>
    </w:p>
    <w:p w14:paraId="15261A93" w14:textId="77777777" w:rsidR="005B0525" w:rsidRDefault="005B0525" w:rsidP="005B05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(T.N.A. ref. C 241/218/14)</w:t>
      </w:r>
    </w:p>
    <w:p w14:paraId="71D63A36" w14:textId="77777777" w:rsidR="005B0525" w:rsidRDefault="005B0525" w:rsidP="005B05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42E64" w14:textId="77777777" w:rsidR="005B0525" w:rsidRDefault="005B0525" w:rsidP="005B05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48712" w14:textId="77777777" w:rsidR="005B0525" w:rsidRDefault="005B0525" w:rsidP="005B05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70F590C0" w14:textId="36EEA817" w:rsidR="005B0525" w:rsidRPr="005B0525" w:rsidRDefault="005B052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B0525" w:rsidRPr="005B05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67445" w14:textId="77777777" w:rsidR="005B0525" w:rsidRDefault="005B0525" w:rsidP="009139A6">
      <w:r>
        <w:separator/>
      </w:r>
    </w:p>
  </w:endnote>
  <w:endnote w:type="continuationSeparator" w:id="0">
    <w:p w14:paraId="7C867404" w14:textId="77777777" w:rsidR="005B0525" w:rsidRDefault="005B05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71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E8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59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AFEBB" w14:textId="77777777" w:rsidR="005B0525" w:rsidRDefault="005B0525" w:rsidP="009139A6">
      <w:r>
        <w:separator/>
      </w:r>
    </w:p>
  </w:footnote>
  <w:footnote w:type="continuationSeparator" w:id="0">
    <w:p w14:paraId="6FCB1404" w14:textId="77777777" w:rsidR="005B0525" w:rsidRDefault="005B05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79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496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CF1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525"/>
    <w:rsid w:val="000666E0"/>
    <w:rsid w:val="002510B7"/>
    <w:rsid w:val="005B0525"/>
    <w:rsid w:val="005C130B"/>
    <w:rsid w:val="00826F5C"/>
    <w:rsid w:val="00830FC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7593A"/>
  <w15:chartTrackingRefBased/>
  <w15:docId w15:val="{59CBA266-5522-4658-9D7F-0539DEF2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2022-03-23T20:26:00Z</dcterms:created>
  <dcterms:modified xsi:type="dcterms:W3CDTF">2022-03-23T20:33:00Z</dcterms:modified>
</cp:coreProperties>
</file>